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07" w:rsidRDefault="00FC1E07" w:rsidP="00FC1E07">
      <w:pPr>
        <w:spacing w:line="360" w:lineRule="exact"/>
        <w:ind w:right="31680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>`</w:t>
      </w:r>
    </w:p>
    <w:tbl>
      <w:tblPr>
        <w:tblW w:w="99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22"/>
        <w:gridCol w:w="3322"/>
        <w:gridCol w:w="3323"/>
      </w:tblGrid>
      <w:tr w:rsidR="00FC1E07" w:rsidTr="0090498A">
        <w:tc>
          <w:tcPr>
            <w:tcW w:w="3322" w:type="dxa"/>
          </w:tcPr>
          <w:p w:rsidR="00FC1E07" w:rsidRPr="0090498A" w:rsidRDefault="00FC1E07" w:rsidP="00FC1E07">
            <w:pPr>
              <w:spacing w:line="360" w:lineRule="exact"/>
              <w:ind w:right="31680"/>
              <w:jc w:val="center"/>
              <w:rPr>
                <w:rFonts w:ascii="宋体"/>
                <w:sz w:val="18"/>
                <w:szCs w:val="18"/>
              </w:rPr>
            </w:pPr>
            <w:r w:rsidRPr="0090498A">
              <w:rPr>
                <w:rFonts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 w:rsidR="00FC1E07" w:rsidRPr="0090498A" w:rsidRDefault="00FC1E07" w:rsidP="00FC1E07">
            <w:pPr>
              <w:spacing w:line="360" w:lineRule="exact"/>
              <w:ind w:right="31680"/>
              <w:jc w:val="center"/>
              <w:rPr>
                <w:rFonts w:ascii="宋体"/>
                <w:sz w:val="18"/>
                <w:szCs w:val="18"/>
              </w:rPr>
            </w:pPr>
            <w:r w:rsidRPr="0090498A">
              <w:rPr>
                <w:rFonts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 w:rsidR="00FC1E07" w:rsidRPr="0090498A" w:rsidRDefault="00FC1E07" w:rsidP="00FC1E07">
            <w:pPr>
              <w:spacing w:line="360" w:lineRule="exact"/>
              <w:ind w:right="31680"/>
              <w:jc w:val="center"/>
              <w:rPr>
                <w:rFonts w:ascii="宋体"/>
                <w:sz w:val="18"/>
                <w:szCs w:val="18"/>
              </w:rPr>
            </w:pPr>
            <w:r w:rsidRPr="0090498A">
              <w:rPr>
                <w:rFonts w:ascii="宋体" w:hAnsi="宋体"/>
                <w:sz w:val="18"/>
                <w:szCs w:val="18"/>
              </w:rPr>
              <w:t>Process Quality Control</w:t>
            </w:r>
          </w:p>
        </w:tc>
      </w:tr>
      <w:tr w:rsidR="00FC1E07" w:rsidTr="0090498A">
        <w:trPr>
          <w:trHeight w:val="11862"/>
        </w:trPr>
        <w:tc>
          <w:tcPr>
            <w:tcW w:w="3322" w:type="dxa"/>
          </w:tcPr>
          <w:p w:rsidR="00FC1E07" w:rsidRPr="0090498A" w:rsidRDefault="00FC1E07" w:rsidP="00FC1E07">
            <w:pPr>
              <w:spacing w:line="360" w:lineRule="exact"/>
              <w:ind w:right="31680"/>
              <w:rPr>
                <w:rFonts w:ascii="宋体"/>
                <w:sz w:val="18"/>
                <w:szCs w:val="18"/>
              </w:rPr>
            </w:pPr>
            <w:r>
              <w:rPr>
                <w:noProof/>
              </w:rPr>
              <w:pict>
                <v:rect id="矩形 936" o:spid="_x0000_s1026" style="position:absolute;left:0;text-align:left;margin-left:6.4pt;margin-top:399.85pt;width:128.2pt;height:23.75pt;z-index:251638272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50" w:firstLine="31680"/>
                        </w:pPr>
                        <w: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自选图形 971" o:spid="_x0000_s1027" type="#_x0000_t34" style="position:absolute;left:0;text-align:left;margin-left:94.5pt;margin-top:503.5pt;width:65.5pt;height:31.7pt;z-index:251673088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961" o:spid="_x0000_s1028" type="#_x0000_t32" style="position:absolute;left:0;text-align:left;margin-left:134.6pt;margin-top:488.35pt;width:25.4pt;height:.05pt;z-index:251663872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7" o:spid="_x0000_s1029" style="position:absolute;left:0;text-align:left;margin-left:6.4pt;margin-top:474.7pt;width:128.2pt;height:28.8pt;z-index:251639296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100" w:firstLine="31680"/>
                        </w:pPr>
                        <w:r>
                          <w:t xml:space="preserve">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5" o:spid="_x0000_s1030" type="#_x0000_t32" style="position:absolute;left:0;text-align:left;margin-left:138.45pt;margin-top:214.15pt;width:33.55pt;height:0;z-index:251667968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64" o:spid="_x0000_s1031" type="#_x0000_t32" style="position:absolute;left:0;text-align:left;margin-left:134.85pt;margin-top:196.1pt;width:190.05pt;height:.7pt;z-index:251666944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5" o:spid="_x0000_s1032" style="position:absolute;left:0;text-align:left;margin-left:6.4pt;margin-top:177.3pt;width:128.2pt;height:41.05pt;z-index:251637248;mso-position-horizontal-relative:text;mso-position-vertical-relative:text">
                  <v:textbox>
                    <w:txbxContent>
                      <w:p w:rsidR="00FC1E07" w:rsidRDefault="00FC1E07">
                        <w:pPr>
                          <w:pStyle w:val="BodyText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56" o:spid="_x0000_s1033" type="#_x0000_t32" style="position:absolute;left:0;text-align:left;margin-left:122.6pt;margin-top:23.3pt;width:37.65pt;height:0;z-index:251658752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59" o:spid="_x0000_s1034" type="#_x0000_t32" style="position:absolute;left:0;text-align:left;margin-left:138.45pt;margin-top:135.55pt;width:21.8pt;height:.05pt;z-index:251661824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58" o:spid="_x0000_s1035" type="#_x0000_t32" style="position:absolute;left:0;text-align:left;margin-left:138.45pt;margin-top:111.85pt;width:195.05pt;height:.05pt;z-index:251660800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4" o:spid="_x0000_s1036" style="position:absolute;left:0;text-align:left;margin-left:6.65pt;margin-top:101.05pt;width:128.2pt;height:41.05pt;z-index:251636224;mso-position-horizontal-relative:text;mso-position-vertical-relative:text">
                  <v:textbox>
                    <w:txbxContent>
                      <w:p w:rsidR="00FC1E07" w:rsidRDefault="00FC1E07">
                        <w:pPr>
                          <w:pStyle w:val="BodyText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facilities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57" o:spid="_x0000_s1037" type="#_x0000_t32" style="position:absolute;left:0;text-align:left;margin-left:118.3pt;margin-top:71.55pt;width:41.95pt;height:.05pt;z-index:251659776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3" o:spid="_x0000_s1038" style="position:absolute;left:0;text-align:left;margin-left:6.4pt;margin-top:50.65pt;width:108.05pt;height:41.05pt;z-index:251635200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  <w:jc w:val="center"/>
                        </w:pPr>
                        <w: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0" o:spid="_x0000_s1039" type="#_x0000_t32" style="position:absolute;left:0;text-align:left;margin-left:134.85pt;margin-top:416.4pt;width:25.4pt;height:.05pt;z-index:251662848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2" o:spid="_x0000_s1040" style="position:absolute;left:0;text-align:left;margin-left:26.1pt;margin-top:13.2pt;width:96.5pt;height:25.9pt;z-index:251634176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  <w:jc w:val="center"/>
                        </w:pPr>
                        <w: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 w:rsidR="00FC1E07" w:rsidRPr="0090498A" w:rsidRDefault="00FC1E07" w:rsidP="00FC1E07">
            <w:pPr>
              <w:spacing w:line="360" w:lineRule="exact"/>
              <w:ind w:right="31680"/>
              <w:rPr>
                <w:rFonts w:ascii="宋体"/>
                <w:sz w:val="18"/>
                <w:szCs w:val="18"/>
              </w:rPr>
            </w:pPr>
            <w:r>
              <w:rPr>
                <w:noProof/>
              </w:rPr>
              <w:pict>
                <v:shape id="自选图形 976" o:spid="_x0000_s1041" type="#_x0000_t32" style="position:absolute;left:0;text-align:left;margin-left:74.6pt;margin-top:237.85pt;width:0;height:52.55pt;z-index:251678208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41" o:spid="_x0000_s1042" style="position:absolute;left:0;text-align:left;margin-left:5.9pt;margin-top:207.6pt;width:139.7pt;height:30.25pt;z-index:251643392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>Manufacture  components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45" o:spid="_x0000_s1043" style="position:absolute;left:0;text-align:left;margin-left:5.9pt;margin-top:558.75pt;width:139.7pt;height:30.95pt;z-index:251647488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350" w:firstLine="31680"/>
                        </w:pPr>
                        <w: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79" o:spid="_x0000_s1044" type="#_x0000_t32" style="position:absolute;left:0;text-align:left;margin-left:74.55pt;margin-top:542.4pt;width:.05pt;height:16.35pt;flip:x;z-index:251681280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8" o:spid="_x0000_s1045" type="#_x0000_t32" style="position:absolute;left:0;text-align:left;margin-left:74.55pt;margin-top:435.85pt;width:.05pt;height:75.6pt;flip:x;z-index:251680256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7" o:spid="_x0000_s1046" type="#_x0000_t32" style="position:absolute;left:0;text-align:left;margin-left:74.55pt;margin-top:321.35pt;width:.05pt;height:83.55pt;flip:x;z-index:251679232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5" o:spid="_x0000_s1047" type="#_x0000_t32" style="position:absolute;left:0;text-align:left;margin-left:74.55pt;margin-top:155.75pt;width:0;height:51.85pt;z-index:251677184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4" o:spid="_x0000_s1048" type="#_x0000_t32" style="position:absolute;left:0;text-align:left;margin-left:74.55pt;margin-top:76.55pt;width:0;height:48.25pt;z-index:251676160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3" o:spid="_x0000_s1049" type="#_x0000_t32" style="position:absolute;left:0;text-align:left;margin-left:74.55pt;margin-top:39.1pt;width:0;height:11.55pt;z-index:251675136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9" o:spid="_x0000_s1050" style="position:absolute;left:0;text-align:left;margin-left:13.1pt;margin-top:50.65pt;width:127pt;height:25.9pt;z-index:251641344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250" w:firstLine="31680"/>
                        </w:pPr>
                        <w: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72" o:spid="_x0000_s1051" type="#_x0000_t32" style="position:absolute;left:0;text-align:left;margin-left:145.6pt;margin-top:535.25pt;width:21.8pt;height:0;z-index:251674112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70" o:spid="_x0000_s1052" type="#_x0000_t32" style="position:absolute;left:0;text-align:left;margin-left:-1.05pt;margin-top:483.35pt;width:159.85pt;height:0;z-index:251672064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44" o:spid="_x0000_s1053" style="position:absolute;left:0;text-align:left;margin-left:5.9pt;margin-top:511.45pt;width:139.7pt;height:30.95pt;z-index:251646464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  <w:jc w:val="center"/>
                        </w:pPr>
                        <w: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8" o:spid="_x0000_s1054" type="#_x0000_t32" style="position:absolute;left:0;text-align:left;margin-left:145.6pt;margin-top:416.45pt;width:21.8pt;height:0;z-index:251671040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43" o:spid="_x0000_s1055" style="position:absolute;left:0;text-align:left;margin-left:5.9pt;margin-top:404.9pt;width:139.7pt;height:30.95pt;z-index:251645440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  <w:jc w:val="center"/>
                        </w:pPr>
                        <w: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7" o:spid="_x0000_s1056" type="#_x0000_t32" style="position:absolute;left:0;text-align:left;margin-left:145.6pt;margin-top:309.15pt;width:21.8pt;height:0;z-index:251670016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42" o:spid="_x0000_s1057" style="position:absolute;left:0;text-align:left;margin-left:5.9pt;margin-top:290.4pt;width:139.7pt;height:30.95pt;z-index:251644416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6" o:spid="_x0000_s1058" type="#_x0000_t32" style="position:absolute;left:0;text-align:left;margin-left:150.15pt;margin-top:248.65pt;width:17.25pt;height:0;z-index:251668992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shape id="自选图形 963" o:spid="_x0000_s1059" type="#_x0000_t32" style="position:absolute;left:0;text-align:left;margin-left:145.6pt;margin-top:147.6pt;width:21.8pt;height:.05pt;z-index:251665920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40" o:spid="_x0000_s1060" style="position:absolute;left:0;text-align:left;margin-left:5.9pt;margin-top:124.8pt;width:139.7pt;height:30.95pt;z-index:251642368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自选图形 962" o:spid="_x0000_s1061" type="#_x0000_t32" style="position:absolute;left:0;text-align:left;margin-left:145.6pt;margin-top:62.65pt;width:21.8pt;height:0;z-index:251664896;mso-position-horizontal-relative:text;mso-position-vertical-relative:text">
                  <v:stroke endarrow="block"/>
                </v:shape>
              </w:pict>
            </w:r>
            <w:r>
              <w:rPr>
                <w:noProof/>
              </w:rPr>
              <w:pict>
                <v:rect id="矩形 938" o:spid="_x0000_s1062" style="position:absolute;left:0;text-align:left;margin-left:13.1pt;margin-top:13.2pt;width:127pt;height:25.9pt;z-index:251640320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  <w:jc w:val="center"/>
                        </w:pPr>
                        <w: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 w:rsidR="00FC1E07" w:rsidRPr="0090498A" w:rsidRDefault="00FC1E07" w:rsidP="00FC1E07">
            <w:pPr>
              <w:spacing w:line="360" w:lineRule="exact"/>
              <w:ind w:right="31680"/>
              <w:rPr>
                <w:rFonts w:ascii="宋体"/>
                <w:sz w:val="18"/>
                <w:szCs w:val="18"/>
              </w:rPr>
            </w:pPr>
            <w:r>
              <w:rPr>
                <w:noProof/>
              </w:rPr>
              <w:pict>
                <v:rect id="矩形 955" o:spid="_x0000_s1063" style="position:absolute;left:0;text-align:left;margin-left:1.3pt;margin-top:517.95pt;width:141.15pt;height:62.6pt;z-index:251657728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 xml:space="preserve">Outgoing quality check 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  <w:r>
                          <w:t xml:space="preserve">Conforms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54" o:spid="_x0000_s1064" style="position:absolute;left:0;text-align:left;margin-left:1.3pt;margin-top:465.35pt;width:154.6pt;height:38.15pt;z-index:251656704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 xml:space="preserve">Check incoming quality 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  <w: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53" o:spid="_x0000_s1065" style="position:absolute;left:0;text-align:left;margin-left:-.15pt;margin-top:399.85pt;width:154.6pt;height:51.15pt;z-index:251655680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/>
                        </w:pPr>
                        <w:r>
                          <w:t>Finished product functional test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  <w:r>
                          <w:t>Check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52" o:spid="_x0000_s1066" style="position:absolute;left:0;text-align:left;margin-left:-.15pt;margin-top:349.45pt;width:154.6pt;height:36.7pt;z-index:251654656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left="31680" w:right="31680" w:hangingChars="400" w:firstLine="31680"/>
                        </w:pPr>
                        <w: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51" o:spid="_x0000_s1067" style="position:absolute;left:0;text-align:left;margin-left:4.4pt;margin-top:290.4pt;width:154.6pt;height:44.65pt;z-index:251653632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leftChars="50" w:left="31680" w:right="31680" w:hangingChars="150" w:firstLine="31680"/>
                        </w:pPr>
                        <w:r>
                          <w:t>Check finished &amp; cleanliness Record batch data</w:t>
                        </w:r>
                      </w:p>
                      <w:p w:rsidR="00FC1E07" w:rsidRDefault="00FC1E07" w:rsidP="008A3D7F">
                        <w:pPr>
                          <w:ind w:right="31680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50" o:spid="_x0000_s1068" style="position:absolute;left:0;text-align:left;margin-left:4.4pt;margin-top:233.55pt;width:139.7pt;height:46.75pt;z-index:251652608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50" w:firstLine="31680"/>
                        </w:pPr>
                        <w:r>
                          <w:t xml:space="preserve">Check finished parameters </w:t>
                        </w:r>
                      </w:p>
                      <w:p w:rsidR="00FC1E07" w:rsidRDefault="00FC1E07" w:rsidP="008A3D7F">
                        <w:pPr>
                          <w:ind w:right="31680" w:firstLineChars="150" w:firstLine="31680"/>
                        </w:pPr>
                        <w: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49" o:spid="_x0000_s1069" style="position:absolute;left:0;text-align:left;margin-left:1.3pt;margin-top:185.3pt;width:139.7pt;height:30.95pt;z-index:251651584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150" w:firstLine="31680"/>
                        </w:pPr>
                        <w: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48" o:spid="_x0000_s1070" style="position:absolute;left:0;text-align:left;margin-left:4.4pt;margin-top:135.55pt;width:123.9pt;height:41.75pt;z-index:251650560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50" w:firstLine="31680"/>
                          <w:jc w:val="left"/>
                        </w:pPr>
                        <w:r>
                          <w:t>Check  cleanliness</w:t>
                        </w:r>
                      </w:p>
                      <w:p w:rsidR="00FC1E07" w:rsidRDefault="00FC1E07" w:rsidP="008A3D7F">
                        <w:pPr>
                          <w:ind w:right="31680" w:firstLineChars="50" w:firstLine="31680"/>
                          <w:jc w:val="left"/>
                        </w:pPr>
                        <w: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47" o:spid="_x0000_s1071" style="position:absolute;left:0;text-align:left;margin-left:1.3pt;margin-top:97.45pt;width:154.6pt;height:27.35pt;z-index:251649536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50" w:firstLine="31680"/>
                          <w:jc w:val="left"/>
                        </w:pPr>
                        <w: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矩形 946" o:spid="_x0000_s1072" style="position:absolute;left:0;text-align:left;margin-left:4.4pt;margin-top:50.65pt;width:127pt;height:25.9pt;z-index:251648512;mso-position-horizontal-relative:text;mso-position-vertical-relative:text">
                  <v:textbox>
                    <w:txbxContent>
                      <w:p w:rsidR="00FC1E07" w:rsidRDefault="00FC1E07" w:rsidP="008A3D7F">
                        <w:pPr>
                          <w:ind w:right="31680" w:firstLineChars="250" w:firstLine="31680"/>
                        </w:pPr>
                        <w:r>
                          <w:t>Create  BOM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FC1E07" w:rsidRDefault="00FC1E07" w:rsidP="00FC1E07">
      <w:pPr>
        <w:spacing w:line="360" w:lineRule="exact"/>
        <w:ind w:right="31680"/>
        <w:rPr>
          <w:rFonts w:ascii="宋体"/>
          <w:sz w:val="18"/>
          <w:szCs w:val="18"/>
        </w:rPr>
      </w:pPr>
    </w:p>
    <w:p w:rsidR="00FC1E07" w:rsidRDefault="00FC1E07" w:rsidP="00A269A1">
      <w:pPr>
        <w:spacing w:line="360" w:lineRule="exact"/>
        <w:ind w:right="31680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                                                                     </w:t>
      </w:r>
    </w:p>
    <w:sectPr w:rsidR="00FC1E07" w:rsidSect="00A96A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07" w:rsidRDefault="00FC1E07" w:rsidP="00A269A1">
      <w:pPr>
        <w:ind w:right="31680"/>
      </w:pPr>
      <w:r>
        <w:separator/>
      </w:r>
    </w:p>
  </w:endnote>
  <w:endnote w:type="continuationSeparator" w:id="0">
    <w:p w:rsidR="00FC1E07" w:rsidRDefault="00FC1E07" w:rsidP="00A269A1">
      <w:pPr>
        <w:ind w:right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FC1E07" w:rsidP="00A269A1">
    <w:pPr>
      <w:pStyle w:val="Footer"/>
      <w:ind w:right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FC1E07" w:rsidP="00A269A1">
    <w:pPr>
      <w:pStyle w:val="Footer"/>
      <w:ind w:right="31680"/>
      <w:rPr>
        <w:sz w:val="21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FC1E07" w:rsidP="00A269A1">
    <w:pPr>
      <w:pStyle w:val="Footer"/>
      <w:ind w:right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07" w:rsidRDefault="00FC1E07" w:rsidP="00A269A1">
      <w:pPr>
        <w:ind w:right="31680"/>
      </w:pPr>
      <w:r>
        <w:separator/>
      </w:r>
    </w:p>
  </w:footnote>
  <w:footnote w:type="continuationSeparator" w:id="0">
    <w:p w:rsidR="00FC1E07" w:rsidRDefault="00FC1E07" w:rsidP="00A269A1">
      <w:pPr>
        <w:ind w:right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FC1E07" w:rsidP="00A269A1">
    <w:pPr>
      <w:pStyle w:val="Header"/>
      <w:ind w:right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6408"/>
      <w:gridCol w:w="1800"/>
      <w:gridCol w:w="1800"/>
    </w:tblGrid>
    <w:tr w:rsidR="00FC1E07">
      <w:trPr>
        <w:trHeight w:val="454"/>
      </w:trPr>
      <w:tc>
        <w:tcPr>
          <w:tcW w:w="6408" w:type="dxa"/>
          <w:vMerge w:val="restart"/>
          <w:vAlign w:val="center"/>
        </w:tcPr>
        <w:p w:rsidR="00FC1E07" w:rsidRDefault="00FC1E07" w:rsidP="00FC1E07">
          <w:pPr>
            <w:ind w:right="31680"/>
            <w:jc w:val="left"/>
            <w:rPr>
              <w:sz w:val="30"/>
              <w:szCs w:val="30"/>
            </w:rPr>
          </w:pPr>
          <w:r>
            <w:rPr>
              <w:rFonts w:ascii="ËÎÌå" w:eastAsia="Times New Roman" w:hAnsi="ËÎÌå"/>
              <w:b/>
              <w:sz w:val="30"/>
              <w:szCs w:val="30"/>
            </w:rPr>
            <w:t>SHENZHEN IJOY TECHNOLOGY CO., LTD</w:t>
          </w:r>
        </w:p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 w:firstLineChars="350" w:firstLine="3168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/>
            <w:rPr>
              <w:rFonts w:ascii="Arial" w:hAnsi="Arial" w:cs="Arial"/>
              <w:sz w:val="21"/>
              <w:szCs w:val="21"/>
            </w:rPr>
          </w:pPr>
          <w:r>
            <w:rPr>
              <w:rFonts w:ascii="ËÎÌå" w:hAnsi="ËÎÌå"/>
              <w:sz w:val="23"/>
            </w:rPr>
            <w:t xml:space="preserve">IJOY </w:t>
          </w:r>
          <w:r>
            <w:rPr>
              <w:rFonts w:ascii="ËÎÌå" w:eastAsia="Times New Roman" w:hAnsi="ËÎÌå"/>
              <w:sz w:val="23"/>
            </w:rPr>
            <w:t>/</w:t>
          </w:r>
          <w:r>
            <w:rPr>
              <w:rFonts w:ascii="ËÎÌå" w:hAnsi="ËÎÌå"/>
              <w:sz w:val="23"/>
            </w:rPr>
            <w:t>I</w:t>
          </w:r>
          <w:r>
            <w:rPr>
              <w:rFonts w:ascii="ËÎÌå" w:eastAsia="Times New Roman" w:hAnsi="ËÎÌå"/>
              <w:sz w:val="23"/>
            </w:rPr>
            <w:t>-</w:t>
          </w:r>
          <w:r>
            <w:rPr>
              <w:rFonts w:ascii="ËÎÌå" w:hAnsi="ËÎÌå"/>
              <w:sz w:val="23"/>
            </w:rPr>
            <w:t>B</w:t>
          </w:r>
          <w:r>
            <w:rPr>
              <w:rFonts w:ascii="ËÎÌå" w:eastAsia="Times New Roman" w:hAnsi="ËÎÌå"/>
              <w:sz w:val="23"/>
            </w:rPr>
            <w:t>-</w:t>
          </w:r>
          <w:r>
            <w:rPr>
              <w:rFonts w:ascii="ËÎÌå" w:hAnsi="ËÎÌå"/>
              <w:sz w:val="23"/>
            </w:rPr>
            <w:t>158</w:t>
          </w:r>
        </w:p>
      </w:tc>
    </w:tr>
    <w:tr w:rsidR="00FC1E07">
      <w:trPr>
        <w:trHeight w:val="454"/>
      </w:trPr>
      <w:tc>
        <w:tcPr>
          <w:tcW w:w="6408" w:type="dxa"/>
          <w:vMerge/>
          <w:vAlign w:val="center"/>
        </w:tcPr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Style w:val="PageNumber"/>
              <w:rFonts w:ascii="Arial" w:hAnsi="Arial" w:cs="Arial"/>
              <w:szCs w:val="21"/>
            </w:rPr>
            <w:fldChar w:fldCharType="begin"/>
          </w:r>
          <w:r>
            <w:rPr>
              <w:rStyle w:val="PageNumber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Cs w:val="21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Cs w:val="21"/>
            </w:rPr>
            <w:t>1</w:t>
          </w:r>
          <w:r>
            <w:rPr>
              <w:rStyle w:val="PageNumber"/>
              <w:rFonts w:ascii="Arial" w:hAnsi="Arial" w:cs="Arial"/>
              <w:szCs w:val="21"/>
            </w:rPr>
            <w:fldChar w:fldCharType="end"/>
          </w:r>
          <w:r>
            <w:rPr>
              <w:rStyle w:val="PageNumber"/>
              <w:rFonts w:ascii="Arial" w:hAnsi="Arial" w:cs="Arial"/>
              <w:szCs w:val="21"/>
            </w:rPr>
            <w:t>/</w:t>
          </w:r>
          <w:r>
            <w:rPr>
              <w:rStyle w:val="PageNumber"/>
              <w:rFonts w:ascii="Arial" w:hAnsi="Arial" w:cs="Arial"/>
              <w:szCs w:val="21"/>
            </w:rPr>
            <w:fldChar w:fldCharType="begin"/>
          </w:r>
          <w:r>
            <w:rPr>
              <w:rStyle w:val="PageNumber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Cs w:val="21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Cs w:val="21"/>
            </w:rPr>
            <w:t>1</w:t>
          </w:r>
          <w:r>
            <w:rPr>
              <w:rStyle w:val="PageNumber"/>
              <w:rFonts w:ascii="Arial" w:hAnsi="Arial" w:cs="Arial"/>
              <w:szCs w:val="21"/>
            </w:rPr>
            <w:fldChar w:fldCharType="end"/>
          </w:r>
        </w:p>
      </w:tc>
    </w:tr>
    <w:tr w:rsidR="00FC1E07">
      <w:trPr>
        <w:trHeight w:val="454"/>
      </w:trPr>
      <w:tc>
        <w:tcPr>
          <w:tcW w:w="6408" w:type="dxa"/>
          <w:vMerge w:val="restart"/>
          <w:vAlign w:val="center"/>
        </w:tcPr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/>
            <w:rPr>
              <w:rFonts w:ascii="Arial" w:hAnsi="Arial" w:cs="Arial"/>
              <w:b/>
              <w:bCs/>
              <w:sz w:val="28"/>
            </w:rPr>
          </w:pPr>
          <w:r>
            <w:rPr>
              <w:rFonts w:ascii="Arial" w:hAnsi="Arial" w:cs="Arial"/>
              <w:b/>
              <w:bCs/>
              <w:sz w:val="28"/>
            </w:rPr>
            <w:t xml:space="preserve">Description Of Product Process </w:t>
          </w:r>
        </w:p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 w:rsidR="00FC1E07">
      <w:trPr>
        <w:trHeight w:val="290"/>
      </w:trPr>
      <w:tc>
        <w:tcPr>
          <w:tcW w:w="6408" w:type="dxa"/>
          <w:vMerge/>
        </w:tcPr>
        <w:p w:rsidR="00FC1E07" w:rsidRDefault="00FC1E07" w:rsidP="00FC1E07">
          <w:pPr>
            <w:pStyle w:val="Header"/>
            <w:pBdr>
              <w:bottom w:val="none" w:sz="0" w:space="0" w:color="auto"/>
            </w:pBdr>
            <w:ind w:right="31680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 w:rsidR="00FC1E07" w:rsidRDefault="00FC1E07" w:rsidP="00FC1E07">
          <w:pPr>
            <w:ind w:right="31680"/>
            <w:jc w:val="center"/>
            <w:rPr>
              <w:rFonts w:ascii="Arial" w:hAnsi="Arial" w:cs="Arial"/>
              <w:sz w:val="18"/>
              <w:szCs w:val="18"/>
            </w:rPr>
          </w:pPr>
          <w:smartTag w:uri="urn:schemas-microsoft-com:office:smarttags" w:element="chsdate">
            <w:smartTagPr>
              <w:attr w:name="Year" w:val="2016"/>
              <w:attr w:name="Month" w:val="8"/>
              <w:attr w:name="Day" w:val="17"/>
              <w:attr w:name="IsLunarDate" w:val="False"/>
              <w:attr w:name="IsROCDate" w:val="False"/>
            </w:smartTagPr>
            <w:r>
              <w:rPr>
                <w:rFonts w:ascii="Arial" w:hAnsi="Arial" w:cs="Arial"/>
                <w:sz w:val="18"/>
                <w:szCs w:val="18"/>
              </w:rPr>
              <w:t>2016-08-17</w:t>
            </w:r>
          </w:smartTag>
        </w:p>
      </w:tc>
    </w:tr>
  </w:tbl>
  <w:p w:rsidR="00FC1E07" w:rsidRDefault="00FC1E07" w:rsidP="00FC1E07">
    <w:pPr>
      <w:spacing w:line="14" w:lineRule="exact"/>
      <w:ind w:right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FC1E07" w:rsidP="00A269A1">
    <w:pPr>
      <w:pStyle w:val="Header"/>
      <w:ind w:right="316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A3D7F"/>
    <w:rsid w:val="008C11C2"/>
    <w:rsid w:val="008C7072"/>
    <w:rsid w:val="008F5C03"/>
    <w:rsid w:val="008F5C5A"/>
    <w:rsid w:val="008F7CE0"/>
    <w:rsid w:val="0090498A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269A1"/>
    <w:rsid w:val="00A45EFF"/>
    <w:rsid w:val="00A45FE9"/>
    <w:rsid w:val="00A61BF6"/>
    <w:rsid w:val="00A739BF"/>
    <w:rsid w:val="00A86C22"/>
    <w:rsid w:val="00A96AA7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C1E07"/>
    <w:rsid w:val="00FF1EB5"/>
    <w:rsid w:val="00FF7B93"/>
    <w:rsid w:val="3E6943EF"/>
    <w:rsid w:val="4A1F5125"/>
    <w:rsid w:val="4C0A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locked="1" w:semiHidden="0" w:uiPriority="0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96AA7"/>
    <w:pPr>
      <w:widowControl w:val="0"/>
      <w:ind w:rightChars="50" w:right="5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96AA7"/>
    <w:pPr>
      <w:autoSpaceDE w:val="0"/>
      <w:autoSpaceDN w:val="0"/>
      <w:adjustRightInd w:val="0"/>
      <w:ind w:rightChars="0" w:right="0"/>
      <w:jc w:val="left"/>
    </w:pPr>
    <w:rPr>
      <w:rFonts w:ascii="Arial" w:hAnsi="Arial" w:cs="Arial"/>
      <w:kern w:val="0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6AA7"/>
    <w:rPr>
      <w:rFonts w:ascii="Arial" w:eastAsia="宋体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A96AA7"/>
    <w:pPr>
      <w:spacing w:after="120"/>
      <w:ind w:leftChars="200" w:left="420" w:rightChars="0" w:right="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96AA7"/>
    <w:rPr>
      <w:rFonts w:cs="Times New Roman"/>
      <w:kern w:val="2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A96AA7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3259CF"/>
    <w:rPr>
      <w:szCs w:val="24"/>
    </w:rPr>
  </w:style>
  <w:style w:type="paragraph" w:styleId="BalloonText">
    <w:name w:val="Balloon Text"/>
    <w:basedOn w:val="Normal"/>
    <w:link w:val="BalloonTextChar"/>
    <w:uiPriority w:val="99"/>
    <w:rsid w:val="00A96A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6AA7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96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259C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A96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259CF"/>
    <w:rPr>
      <w:sz w:val="18"/>
      <w:szCs w:val="18"/>
    </w:rPr>
  </w:style>
  <w:style w:type="paragraph" w:styleId="NormalWeb">
    <w:name w:val="Normal (Web)"/>
    <w:basedOn w:val="Normal"/>
    <w:uiPriority w:val="99"/>
    <w:rsid w:val="00A96AA7"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A96AA7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A96AA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A96AA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A96AA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25</Words>
  <Characters>144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subject/>
  <dc:creator>USER</dc:creator>
  <cp:keywords/>
  <dc:description/>
  <cp:lastModifiedBy>azsc</cp:lastModifiedBy>
  <cp:revision>93</cp:revision>
  <cp:lastPrinted>2012-09-04T08:55:00Z</cp:lastPrinted>
  <dcterms:created xsi:type="dcterms:W3CDTF">2016-10-26T07:58:00Z</dcterms:created>
  <dcterms:modified xsi:type="dcterms:W3CDTF">2016-11-11T09:44:00Z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